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F16" w:rsidRPr="0052786E" w:rsidRDefault="006B4F16" w:rsidP="006B4F16">
      <w:pPr>
        <w:spacing w:line="360" w:lineRule="auto"/>
        <w:ind w:hanging="180"/>
        <w:jc w:val="center"/>
        <w:rPr>
          <w:rFonts w:asciiTheme="majorHAnsi" w:hAnsiTheme="majorHAnsi"/>
          <w:b/>
          <w:sz w:val="28"/>
          <w:szCs w:val="28"/>
        </w:rPr>
      </w:pPr>
      <w:r w:rsidRPr="0052786E">
        <w:rPr>
          <w:rFonts w:asciiTheme="majorHAnsi" w:hAnsiTheme="majorHAnsi"/>
          <w:b/>
          <w:sz w:val="28"/>
          <w:szCs w:val="28"/>
        </w:rPr>
        <w:t>ИНДИВИДУАЛНО КЛАСИРАНЕ</w:t>
      </w:r>
    </w:p>
    <w:p w:rsidR="006B4F16" w:rsidRPr="0052786E" w:rsidRDefault="001348DC" w:rsidP="006B4F16">
      <w:pPr>
        <w:spacing w:line="360" w:lineRule="auto"/>
        <w:ind w:hanging="180"/>
        <w:jc w:val="center"/>
        <w:rPr>
          <w:rFonts w:asciiTheme="majorHAnsi" w:hAnsiTheme="majorHAnsi"/>
          <w:b/>
          <w:sz w:val="28"/>
          <w:szCs w:val="28"/>
        </w:rPr>
      </w:pPr>
      <w:r w:rsidRPr="0052786E">
        <w:rPr>
          <w:rFonts w:asciiTheme="majorHAnsi" w:hAnsiTheme="majorHAnsi"/>
          <w:b/>
          <w:sz w:val="28"/>
          <w:szCs w:val="28"/>
        </w:rPr>
        <w:t xml:space="preserve">ДЛШ </w:t>
      </w:r>
      <w:r w:rsidR="003A1F51" w:rsidRPr="0052786E">
        <w:rPr>
          <w:rFonts w:asciiTheme="majorHAnsi" w:hAnsiTheme="majorHAnsi"/>
          <w:b/>
          <w:sz w:val="28"/>
          <w:szCs w:val="28"/>
        </w:rPr>
        <w:t>ЖЕНИ</w:t>
      </w:r>
    </w:p>
    <w:p w:rsidR="00C42D45" w:rsidRPr="0052786E" w:rsidRDefault="003A1F51" w:rsidP="001348DC">
      <w:pPr>
        <w:spacing w:line="360" w:lineRule="auto"/>
        <w:ind w:hanging="180"/>
        <w:jc w:val="center"/>
        <w:rPr>
          <w:rFonts w:asciiTheme="majorHAnsi" w:hAnsiTheme="majorHAnsi"/>
          <w:b/>
          <w:sz w:val="28"/>
          <w:szCs w:val="28"/>
        </w:rPr>
      </w:pPr>
      <w:r w:rsidRPr="0052786E">
        <w:rPr>
          <w:rFonts w:asciiTheme="majorHAnsi" w:hAnsiTheme="majorHAnsi"/>
          <w:b/>
          <w:sz w:val="28"/>
          <w:szCs w:val="28"/>
        </w:rPr>
        <w:t>07.06-11.06</w:t>
      </w:r>
      <w:r w:rsidR="006B4F16" w:rsidRPr="0052786E">
        <w:rPr>
          <w:rFonts w:asciiTheme="majorHAnsi" w:hAnsiTheme="majorHAnsi"/>
          <w:b/>
          <w:sz w:val="28"/>
          <w:szCs w:val="28"/>
        </w:rPr>
        <w:t>.2022 г.</w:t>
      </w:r>
      <w:r w:rsidR="0002758D" w:rsidRPr="0052786E">
        <w:rPr>
          <w:rFonts w:asciiTheme="majorHAnsi" w:hAnsiTheme="majorHAnsi"/>
          <w:b/>
          <w:sz w:val="28"/>
          <w:szCs w:val="28"/>
        </w:rPr>
        <w:t>,</w:t>
      </w:r>
      <w:r w:rsidR="001348DC" w:rsidRPr="0052786E">
        <w:rPr>
          <w:rFonts w:asciiTheme="majorHAnsi" w:hAnsiTheme="majorHAnsi"/>
          <w:b/>
          <w:sz w:val="28"/>
          <w:szCs w:val="28"/>
        </w:rPr>
        <w:t xml:space="preserve"> </w:t>
      </w:r>
      <w:r w:rsidR="0002758D" w:rsidRPr="0052786E">
        <w:rPr>
          <w:rFonts w:asciiTheme="majorHAnsi" w:hAnsiTheme="majorHAnsi"/>
          <w:b/>
          <w:sz w:val="28"/>
          <w:szCs w:val="28"/>
        </w:rPr>
        <w:t>гр</w:t>
      </w:r>
      <w:r w:rsidR="006B4F16" w:rsidRPr="0052786E">
        <w:rPr>
          <w:rFonts w:asciiTheme="majorHAnsi" w:hAnsiTheme="majorHAnsi"/>
          <w:b/>
          <w:sz w:val="28"/>
          <w:szCs w:val="28"/>
        </w:rPr>
        <w:t xml:space="preserve">. </w:t>
      </w:r>
      <w:r w:rsidR="0002758D" w:rsidRPr="0052786E">
        <w:rPr>
          <w:rFonts w:asciiTheme="majorHAnsi" w:hAnsiTheme="majorHAnsi"/>
          <w:b/>
          <w:sz w:val="28"/>
          <w:szCs w:val="28"/>
        </w:rPr>
        <w:t>П</w:t>
      </w:r>
      <w:r w:rsidRPr="0052786E">
        <w:rPr>
          <w:rFonts w:asciiTheme="majorHAnsi" w:hAnsiTheme="majorHAnsi"/>
          <w:b/>
          <w:sz w:val="28"/>
          <w:szCs w:val="28"/>
        </w:rPr>
        <w:t>етрич</w:t>
      </w:r>
    </w:p>
    <w:tbl>
      <w:tblPr>
        <w:tblW w:w="964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35"/>
        <w:gridCol w:w="3150"/>
        <w:gridCol w:w="1707"/>
        <w:gridCol w:w="2163"/>
        <w:gridCol w:w="1890"/>
      </w:tblGrid>
      <w:tr w:rsidR="0052786E" w:rsidRPr="003A1F51" w:rsidTr="0052786E">
        <w:trPr>
          <w:trHeight w:val="664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3A1F51" w:rsidRPr="003A1F51" w:rsidRDefault="003A1F51" w:rsidP="003A1F51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Класиране</w:t>
            </w:r>
            <w:proofErr w:type="spellEnd"/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A1F51" w:rsidRPr="003A1F51" w:rsidRDefault="003A1F51" w:rsidP="003A1F51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Име</w:t>
            </w:r>
            <w:proofErr w:type="spellEnd"/>
            <w:r w:rsidRPr="003A1F51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3A1F51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на</w:t>
            </w:r>
            <w:proofErr w:type="spellEnd"/>
            <w:r w:rsidRPr="003A1F51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3A1F51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състезателя</w:t>
            </w:r>
            <w:proofErr w:type="spellEnd"/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A1F51" w:rsidRPr="003A1F51" w:rsidRDefault="003A1F51" w:rsidP="003A1F51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Категория</w:t>
            </w:r>
            <w:proofErr w:type="spellEnd"/>
          </w:p>
        </w:tc>
        <w:tc>
          <w:tcPr>
            <w:tcW w:w="2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A1F51" w:rsidRPr="003A1F51" w:rsidRDefault="003A1F51" w:rsidP="003A1F51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Отбор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A1F51" w:rsidRPr="003A1F51" w:rsidRDefault="003A1F51" w:rsidP="003A1F51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Град</w:t>
            </w:r>
            <w:proofErr w:type="spellEnd"/>
          </w:p>
        </w:tc>
      </w:tr>
      <w:tr w:rsidR="0052786E" w:rsidRPr="003A1F51" w:rsidTr="0052786E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A1F51" w:rsidRPr="003A1F51" w:rsidRDefault="003A1F51" w:rsidP="003A1F51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Кат</w:t>
            </w:r>
            <w:proofErr w:type="spellEnd"/>
            <w:r w:rsidRPr="003A1F51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. 48 </w:t>
            </w:r>
            <w:proofErr w:type="spellStart"/>
            <w:r w:rsidRPr="003A1F51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кг</w:t>
            </w:r>
            <w:proofErr w:type="spellEnd"/>
            <w:r w:rsidRPr="003A1F51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A1F51" w:rsidRPr="003A1F51" w:rsidTr="0052786E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3A1F51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Севда</w:t>
            </w:r>
            <w:proofErr w:type="spellEnd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Асенова</w:t>
            </w:r>
            <w:proofErr w:type="spellEnd"/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r w:rsidRPr="003A1F51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48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Русе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Русе</w:t>
            </w:r>
            <w:proofErr w:type="spellEnd"/>
          </w:p>
        </w:tc>
      </w:tr>
      <w:tr w:rsidR="003A1F51" w:rsidRPr="003A1F51" w:rsidTr="0052786E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3A1F51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Силвия</w:t>
            </w:r>
            <w:proofErr w:type="spellEnd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Василева</w:t>
            </w:r>
            <w:proofErr w:type="spellEnd"/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r w:rsidRPr="003A1F51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48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Локомотив</w:t>
            </w:r>
            <w:proofErr w:type="spellEnd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СФ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София</w:t>
            </w:r>
            <w:proofErr w:type="spellEnd"/>
          </w:p>
        </w:tc>
      </w:tr>
      <w:tr w:rsidR="0052786E" w:rsidRPr="003A1F51" w:rsidTr="0052786E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A1F51" w:rsidRPr="003A1F51" w:rsidRDefault="003A1F51" w:rsidP="003A1F51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Кат</w:t>
            </w:r>
            <w:proofErr w:type="spellEnd"/>
            <w:r w:rsidRPr="003A1F51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. 50 </w:t>
            </w:r>
            <w:proofErr w:type="spellStart"/>
            <w:r w:rsidRPr="003A1F51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кг</w:t>
            </w:r>
            <w:proofErr w:type="spellEnd"/>
            <w:r w:rsidRPr="003A1F51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A1F51" w:rsidRPr="003A1F51" w:rsidRDefault="003A1F51" w:rsidP="0052786E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A1F51" w:rsidRPr="003A1F51" w:rsidTr="0052786E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3A1F51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Златислава</w:t>
            </w:r>
            <w:proofErr w:type="spellEnd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Чуканова</w:t>
            </w:r>
            <w:proofErr w:type="spellEnd"/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r w:rsidRPr="003A1F51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50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ЦСКА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София</w:t>
            </w:r>
            <w:proofErr w:type="spellEnd"/>
          </w:p>
        </w:tc>
      </w:tr>
      <w:tr w:rsidR="003A1F51" w:rsidRPr="003A1F51" w:rsidTr="0052786E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3A1F51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Антония</w:t>
            </w:r>
            <w:proofErr w:type="spellEnd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Калъчева</w:t>
            </w:r>
            <w:proofErr w:type="spellEnd"/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r w:rsidRPr="003A1F51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50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Варна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Варна</w:t>
            </w:r>
            <w:proofErr w:type="spellEnd"/>
          </w:p>
        </w:tc>
      </w:tr>
      <w:tr w:rsidR="0052786E" w:rsidRPr="003A1F51" w:rsidTr="0052786E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A1F51" w:rsidRPr="003A1F51" w:rsidRDefault="003A1F51" w:rsidP="003A1F51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Кат</w:t>
            </w:r>
            <w:proofErr w:type="spellEnd"/>
            <w:r w:rsidRPr="003A1F51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. 57 </w:t>
            </w:r>
            <w:proofErr w:type="spellStart"/>
            <w:r w:rsidRPr="003A1F51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кг</w:t>
            </w:r>
            <w:proofErr w:type="spellEnd"/>
            <w:r w:rsidRPr="003A1F51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A1F51" w:rsidRPr="003A1F51" w:rsidRDefault="003A1F51" w:rsidP="0052786E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A1F51" w:rsidRPr="003A1F51" w:rsidTr="0052786E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3A1F51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Светлана</w:t>
            </w:r>
            <w:proofErr w:type="spellEnd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Каменова</w:t>
            </w:r>
            <w:proofErr w:type="spellEnd"/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r w:rsidRPr="003A1F51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57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Локомотив</w:t>
            </w:r>
            <w:proofErr w:type="spellEnd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СФ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София</w:t>
            </w:r>
            <w:proofErr w:type="spellEnd"/>
          </w:p>
        </w:tc>
      </w:tr>
      <w:tr w:rsidR="0052786E" w:rsidRPr="003A1F51" w:rsidTr="0052786E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A1F51" w:rsidRPr="003A1F51" w:rsidRDefault="003A1F51" w:rsidP="003A1F51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Кат</w:t>
            </w:r>
            <w:proofErr w:type="spellEnd"/>
            <w:r w:rsidRPr="003A1F51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. 60 </w:t>
            </w:r>
            <w:proofErr w:type="spellStart"/>
            <w:r w:rsidRPr="003A1F51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кг</w:t>
            </w:r>
            <w:proofErr w:type="spellEnd"/>
            <w:r w:rsidRPr="003A1F51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A1F51" w:rsidRPr="003A1F51" w:rsidRDefault="003A1F51" w:rsidP="0052786E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A1F51" w:rsidRPr="003A1F51" w:rsidTr="0052786E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3A1F51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Габриела</w:t>
            </w:r>
            <w:proofErr w:type="spellEnd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Димитрова</w:t>
            </w:r>
            <w:proofErr w:type="spellEnd"/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r w:rsidRPr="003A1F51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60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Русе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Русе</w:t>
            </w:r>
            <w:proofErr w:type="spellEnd"/>
          </w:p>
        </w:tc>
      </w:tr>
      <w:tr w:rsidR="003A1F51" w:rsidRPr="003A1F51" w:rsidTr="0052786E">
        <w:trPr>
          <w:trHeight w:val="289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3A1F51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Далия</w:t>
            </w:r>
            <w:proofErr w:type="spellEnd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Райчева</w:t>
            </w:r>
            <w:proofErr w:type="spellEnd"/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r w:rsidRPr="003A1F51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60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Миньор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Перник</w:t>
            </w:r>
            <w:proofErr w:type="spellEnd"/>
          </w:p>
        </w:tc>
      </w:tr>
      <w:tr w:rsidR="003A1F51" w:rsidRPr="003A1F51" w:rsidTr="0052786E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3A1F51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Никол</w:t>
            </w:r>
            <w:proofErr w:type="spellEnd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Димова</w:t>
            </w:r>
            <w:proofErr w:type="spellEnd"/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r w:rsidRPr="003A1F51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60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Кико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София</w:t>
            </w:r>
            <w:proofErr w:type="spellEnd"/>
          </w:p>
        </w:tc>
      </w:tr>
      <w:tr w:rsidR="003A1F51" w:rsidRPr="003A1F51" w:rsidTr="0052786E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3A1F51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Кристина</w:t>
            </w:r>
            <w:proofErr w:type="spellEnd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Андонова</w:t>
            </w:r>
            <w:proofErr w:type="spellEnd"/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r w:rsidRPr="003A1F51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60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Димов</w:t>
            </w:r>
            <w:proofErr w:type="spellEnd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боксинг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Ямбол</w:t>
            </w:r>
            <w:proofErr w:type="spellEnd"/>
          </w:p>
        </w:tc>
      </w:tr>
      <w:tr w:rsidR="0052786E" w:rsidRPr="003A1F51" w:rsidTr="0052786E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A1F51" w:rsidRPr="003A1F51" w:rsidRDefault="003A1F51" w:rsidP="003A1F51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Кат</w:t>
            </w:r>
            <w:proofErr w:type="spellEnd"/>
            <w:r w:rsidRPr="003A1F51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. 63 </w:t>
            </w:r>
            <w:proofErr w:type="spellStart"/>
            <w:r w:rsidRPr="003A1F51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кг</w:t>
            </w:r>
            <w:proofErr w:type="spellEnd"/>
            <w:r w:rsidRPr="003A1F51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A1F51" w:rsidRPr="003A1F51" w:rsidRDefault="003A1F51" w:rsidP="0052786E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A1F51" w:rsidRPr="003A1F51" w:rsidTr="0052786E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3A1F51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Калина</w:t>
            </w:r>
            <w:proofErr w:type="spellEnd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Николова</w:t>
            </w:r>
            <w:proofErr w:type="spellEnd"/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r w:rsidRPr="003A1F51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63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Славия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София</w:t>
            </w:r>
            <w:proofErr w:type="spellEnd"/>
          </w:p>
        </w:tc>
      </w:tr>
      <w:tr w:rsidR="003A1F51" w:rsidRPr="003A1F51" w:rsidTr="0052786E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3A1F51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Кристина</w:t>
            </w:r>
            <w:proofErr w:type="spellEnd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Алексиева</w:t>
            </w:r>
            <w:proofErr w:type="spellEnd"/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r w:rsidRPr="003A1F51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63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Варна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Варна</w:t>
            </w:r>
            <w:proofErr w:type="spellEnd"/>
          </w:p>
        </w:tc>
      </w:tr>
      <w:tr w:rsidR="0052786E" w:rsidRPr="003A1F51" w:rsidTr="0052786E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A1F51" w:rsidRPr="003A1F51" w:rsidRDefault="003A1F51" w:rsidP="003A1F51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Кат</w:t>
            </w:r>
            <w:proofErr w:type="spellEnd"/>
            <w:r w:rsidRPr="003A1F51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. 66 </w:t>
            </w:r>
            <w:proofErr w:type="spellStart"/>
            <w:r w:rsidRPr="003A1F51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кг</w:t>
            </w:r>
            <w:proofErr w:type="spellEnd"/>
            <w:r w:rsidRPr="003A1F51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A1F51" w:rsidRPr="003A1F51" w:rsidRDefault="003A1F51" w:rsidP="0052786E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A1F51" w:rsidRPr="003A1F51" w:rsidTr="0052786E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3A1F51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Мария</w:t>
            </w:r>
            <w:proofErr w:type="spellEnd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Кънчева</w:t>
            </w:r>
            <w:proofErr w:type="spellEnd"/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r w:rsidRPr="003A1F51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66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Левски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София</w:t>
            </w:r>
            <w:proofErr w:type="spellEnd"/>
          </w:p>
        </w:tc>
      </w:tr>
      <w:tr w:rsidR="003A1F51" w:rsidRPr="003A1F51" w:rsidTr="0052786E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3A1F51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Пламена</w:t>
            </w:r>
            <w:proofErr w:type="spellEnd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Пантелеева</w:t>
            </w:r>
            <w:proofErr w:type="spellEnd"/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r w:rsidRPr="003A1F51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66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Локомотив</w:t>
            </w:r>
            <w:proofErr w:type="spellEnd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СФ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София</w:t>
            </w:r>
            <w:proofErr w:type="spellEnd"/>
          </w:p>
        </w:tc>
      </w:tr>
      <w:tr w:rsidR="0052786E" w:rsidRPr="003A1F51" w:rsidTr="0052786E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A1F51" w:rsidRPr="003A1F51" w:rsidRDefault="003A1F51" w:rsidP="003A1F51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Кат</w:t>
            </w:r>
            <w:proofErr w:type="spellEnd"/>
            <w:r w:rsidRPr="003A1F51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. 70 </w:t>
            </w:r>
            <w:proofErr w:type="spellStart"/>
            <w:r w:rsidRPr="003A1F51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кг</w:t>
            </w:r>
            <w:proofErr w:type="spellEnd"/>
            <w:r w:rsidRPr="003A1F51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A1F51" w:rsidRPr="003A1F51" w:rsidRDefault="003A1F51" w:rsidP="0052786E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A1F51" w:rsidRPr="003A1F51" w:rsidTr="0052786E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3A1F51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Габриела</w:t>
            </w:r>
            <w:proofErr w:type="spellEnd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Иларионова</w:t>
            </w:r>
            <w:proofErr w:type="spellEnd"/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r w:rsidRPr="003A1F51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66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Локомотив</w:t>
            </w:r>
            <w:proofErr w:type="spellEnd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СФ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София</w:t>
            </w:r>
            <w:proofErr w:type="spellEnd"/>
          </w:p>
        </w:tc>
      </w:tr>
      <w:tr w:rsidR="0052786E" w:rsidRPr="003A1F51" w:rsidTr="0052786E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A1F51" w:rsidRPr="003A1F51" w:rsidRDefault="003A1F51" w:rsidP="003A1F51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Кат</w:t>
            </w:r>
            <w:proofErr w:type="spellEnd"/>
            <w:r w:rsidRPr="003A1F51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. 75 </w:t>
            </w:r>
            <w:proofErr w:type="spellStart"/>
            <w:r w:rsidRPr="003A1F51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кг</w:t>
            </w:r>
            <w:proofErr w:type="spellEnd"/>
            <w:r w:rsidRPr="003A1F51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A1F51" w:rsidRPr="003A1F51" w:rsidRDefault="003A1F51" w:rsidP="0052786E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A1F51" w:rsidRPr="003A1F51" w:rsidTr="0052786E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3A1F51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Валерия</w:t>
            </w:r>
            <w:proofErr w:type="spellEnd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Андреева</w:t>
            </w:r>
            <w:proofErr w:type="spellEnd"/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r w:rsidRPr="003A1F51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75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Пирин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Благоевград</w:t>
            </w:r>
            <w:proofErr w:type="spellEnd"/>
          </w:p>
        </w:tc>
      </w:tr>
      <w:tr w:rsidR="0052786E" w:rsidRPr="003A1F51" w:rsidTr="0052786E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A1F51" w:rsidRPr="003A1F51" w:rsidRDefault="003A1F51" w:rsidP="003A1F51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Кат</w:t>
            </w:r>
            <w:proofErr w:type="spellEnd"/>
            <w:r w:rsidRPr="003A1F51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. 81 </w:t>
            </w:r>
            <w:proofErr w:type="spellStart"/>
            <w:r w:rsidRPr="003A1F51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кг</w:t>
            </w:r>
            <w:proofErr w:type="spellEnd"/>
            <w:r w:rsidRPr="003A1F51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A1F51" w:rsidRPr="003A1F51" w:rsidRDefault="003A1F51" w:rsidP="0052786E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A1F51" w:rsidRPr="003A1F51" w:rsidTr="0052786E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3A1F51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Десислава</w:t>
            </w:r>
            <w:proofErr w:type="spellEnd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Паунова</w:t>
            </w:r>
            <w:proofErr w:type="spellEnd"/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r w:rsidRPr="003A1F51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81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Локомотив</w:t>
            </w:r>
            <w:proofErr w:type="spellEnd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СФ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София</w:t>
            </w:r>
            <w:proofErr w:type="spellEnd"/>
          </w:p>
        </w:tc>
      </w:tr>
      <w:tr w:rsidR="0052786E" w:rsidRPr="003A1F51" w:rsidTr="0052786E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A1F51" w:rsidRPr="003A1F51" w:rsidRDefault="003A1F51" w:rsidP="003A1F51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Кат</w:t>
            </w:r>
            <w:proofErr w:type="spellEnd"/>
            <w:r w:rsidRPr="003A1F51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. 81+ </w:t>
            </w:r>
            <w:proofErr w:type="spellStart"/>
            <w:r w:rsidRPr="003A1F51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кг</w:t>
            </w:r>
            <w:proofErr w:type="spellEnd"/>
            <w:r w:rsidRPr="003A1F51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A1F51" w:rsidRPr="003A1F51" w:rsidRDefault="003A1F51" w:rsidP="0052786E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A1F51" w:rsidRPr="003A1F51" w:rsidTr="0052786E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3A1F51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Сияна</w:t>
            </w:r>
            <w:proofErr w:type="spellEnd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Христова</w:t>
            </w:r>
            <w:proofErr w:type="spellEnd"/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r w:rsidRPr="003A1F51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81+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Локомотив</w:t>
            </w:r>
            <w:proofErr w:type="spellEnd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СФ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F51" w:rsidRPr="003A1F51" w:rsidRDefault="003A1F51" w:rsidP="0052786E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3A1F51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София</w:t>
            </w:r>
            <w:proofErr w:type="spellEnd"/>
          </w:p>
        </w:tc>
      </w:tr>
    </w:tbl>
    <w:p w:rsidR="00BE482C" w:rsidRPr="00BE482C" w:rsidRDefault="006B4F16" w:rsidP="00F815A2">
      <w:pPr>
        <w:spacing w:line="360" w:lineRule="auto"/>
        <w:rPr>
          <w:rFonts w:asciiTheme="majorHAnsi" w:hAnsiTheme="majorHAnsi"/>
          <w:b/>
          <w:sz w:val="32"/>
          <w:szCs w:val="32"/>
        </w:rPr>
      </w:pPr>
      <w:bookmarkStart w:id="0" w:name="_GoBack"/>
      <w:bookmarkEnd w:id="0"/>
      <w:r>
        <w:rPr>
          <w:rFonts w:asciiTheme="majorHAnsi" w:hAnsiTheme="majorHAnsi"/>
          <w:b/>
          <w:sz w:val="32"/>
          <w:szCs w:val="32"/>
        </w:rPr>
        <w:t>БФБокс</w:t>
      </w:r>
    </w:p>
    <w:sectPr w:rsidR="00BE482C" w:rsidRPr="00BE482C" w:rsidSect="00144764">
      <w:headerReference w:type="default" r:id="rId9"/>
      <w:footerReference w:type="even" r:id="rId10"/>
      <w:footerReference w:type="default" r:id="rId11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4A9" w:rsidRDefault="005E54A9" w:rsidP="00144764">
      <w:r>
        <w:separator/>
      </w:r>
    </w:p>
  </w:endnote>
  <w:endnote w:type="continuationSeparator" w:id="0">
    <w:p w:rsidR="005E54A9" w:rsidRDefault="005E54A9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532" w:rsidRDefault="004A5532">
    <w:pPr>
      <w:pStyle w:val="Footer"/>
    </w:pPr>
    <w:r>
      <w:rPr>
        <w:noProof/>
        <w:lang w:val="en-US"/>
      </w:rPr>
      <w:drawing>
        <wp:inline distT="0" distB="0" distL="0" distR="0" wp14:anchorId="2DC9CD84" wp14:editId="31DE0E21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2ED0E546" wp14:editId="1EF88DBE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4062674C" wp14:editId="1A21AE12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532" w:rsidRPr="00144764" w:rsidRDefault="004A5532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93DD0D" wp14:editId="01943257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4A9" w:rsidRDefault="005E54A9" w:rsidP="00144764">
      <w:r>
        <w:separator/>
      </w:r>
    </w:p>
  </w:footnote>
  <w:footnote w:type="continuationSeparator" w:id="0">
    <w:p w:rsidR="005E54A9" w:rsidRDefault="005E54A9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532" w:rsidRPr="00144764" w:rsidRDefault="004A5532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18818A" wp14:editId="052E713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4D6C26"/>
    <w:multiLevelType w:val="hybridMultilevel"/>
    <w:tmpl w:val="2A5A265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>
    <w:nsid w:val="7FEF52C0"/>
    <w:multiLevelType w:val="hybridMultilevel"/>
    <w:tmpl w:val="D0D63D2E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2758D"/>
    <w:rsid w:val="000342D8"/>
    <w:rsid w:val="00064CB6"/>
    <w:rsid w:val="000F0F1A"/>
    <w:rsid w:val="001348DC"/>
    <w:rsid w:val="00144764"/>
    <w:rsid w:val="00223B83"/>
    <w:rsid w:val="002A4A8E"/>
    <w:rsid w:val="003874E4"/>
    <w:rsid w:val="003A1F51"/>
    <w:rsid w:val="00484BD5"/>
    <w:rsid w:val="004A5532"/>
    <w:rsid w:val="004F45EE"/>
    <w:rsid w:val="0052786E"/>
    <w:rsid w:val="00570DB0"/>
    <w:rsid w:val="00576D0A"/>
    <w:rsid w:val="005E54A9"/>
    <w:rsid w:val="00606305"/>
    <w:rsid w:val="0064642C"/>
    <w:rsid w:val="006B4F16"/>
    <w:rsid w:val="006D1ED9"/>
    <w:rsid w:val="007077B0"/>
    <w:rsid w:val="0073702F"/>
    <w:rsid w:val="0076018A"/>
    <w:rsid w:val="00803877"/>
    <w:rsid w:val="00853C82"/>
    <w:rsid w:val="00917784"/>
    <w:rsid w:val="00920FBF"/>
    <w:rsid w:val="00992041"/>
    <w:rsid w:val="00A25AD5"/>
    <w:rsid w:val="00A87976"/>
    <w:rsid w:val="00AB28A5"/>
    <w:rsid w:val="00AD52FE"/>
    <w:rsid w:val="00B50314"/>
    <w:rsid w:val="00B555A9"/>
    <w:rsid w:val="00B5771A"/>
    <w:rsid w:val="00BE482C"/>
    <w:rsid w:val="00C42D45"/>
    <w:rsid w:val="00C72603"/>
    <w:rsid w:val="00C73178"/>
    <w:rsid w:val="00CB5611"/>
    <w:rsid w:val="00CC5F5D"/>
    <w:rsid w:val="00CE162C"/>
    <w:rsid w:val="00CE7492"/>
    <w:rsid w:val="00D73436"/>
    <w:rsid w:val="00D876C6"/>
    <w:rsid w:val="00D940C6"/>
    <w:rsid w:val="00DD7564"/>
    <w:rsid w:val="00E127A4"/>
    <w:rsid w:val="00E1287C"/>
    <w:rsid w:val="00E247D5"/>
    <w:rsid w:val="00E957A4"/>
    <w:rsid w:val="00E96AFF"/>
    <w:rsid w:val="00ED2F16"/>
    <w:rsid w:val="00F815A2"/>
    <w:rsid w:val="00FB3D36"/>
    <w:rsid w:val="00FE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  <w:style w:type="paragraph" w:styleId="FootnoteText">
    <w:name w:val="footnote text"/>
    <w:basedOn w:val="Normal"/>
    <w:link w:val="FootnoteTextChar"/>
    <w:uiPriority w:val="99"/>
    <w:semiHidden/>
    <w:unhideWhenUsed/>
    <w:rsid w:val="00D7343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3436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D7343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  <w:style w:type="paragraph" w:styleId="FootnoteText">
    <w:name w:val="footnote text"/>
    <w:basedOn w:val="Normal"/>
    <w:link w:val="FootnoteTextChar"/>
    <w:uiPriority w:val="99"/>
    <w:semiHidden/>
    <w:unhideWhenUsed/>
    <w:rsid w:val="00D7343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3436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D734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2D368-F0B9-4027-B74A-4F1B19000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0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Good</cp:lastModifiedBy>
  <cp:revision>2</cp:revision>
  <cp:lastPrinted>2021-03-05T11:43:00Z</cp:lastPrinted>
  <dcterms:created xsi:type="dcterms:W3CDTF">2022-11-09T12:33:00Z</dcterms:created>
  <dcterms:modified xsi:type="dcterms:W3CDTF">2022-11-09T12:33:00Z</dcterms:modified>
</cp:coreProperties>
</file>